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3EA7" w:rsidRPr="001310E7" w:rsidRDefault="001A5F3C" w:rsidP="001A5F3C">
      <w:pPr>
        <w:pStyle w:val="Geenafstand"/>
        <w:rPr>
          <w:sz w:val="18"/>
          <w:szCs w:val="18"/>
        </w:rPr>
      </w:pPr>
      <w:r w:rsidRPr="001310E7">
        <w:rPr>
          <w:sz w:val="18"/>
          <w:szCs w:val="18"/>
        </w:rPr>
        <w:t xml:space="preserve">Conditiemeting </w:t>
      </w:r>
      <w:r w:rsidR="00271623">
        <w:rPr>
          <w:sz w:val="18"/>
          <w:szCs w:val="18"/>
        </w:rPr>
        <w:t>Mechanisch</w:t>
      </w:r>
      <w:r w:rsidR="005C51B7">
        <w:rPr>
          <w:sz w:val="18"/>
          <w:szCs w:val="18"/>
        </w:rPr>
        <w:t xml:space="preserve"> en Civiel -</w:t>
      </w:r>
      <w:r w:rsidR="00271623">
        <w:rPr>
          <w:sz w:val="18"/>
          <w:szCs w:val="18"/>
        </w:rPr>
        <w:t xml:space="preserve"> </w:t>
      </w:r>
      <w:r w:rsidR="005C51B7">
        <w:rPr>
          <w:sz w:val="18"/>
          <w:szCs w:val="18"/>
        </w:rPr>
        <w:t>Na bezinktank</w:t>
      </w:r>
      <w:r w:rsidR="00271623">
        <w:rPr>
          <w:sz w:val="18"/>
          <w:szCs w:val="18"/>
        </w:rPr>
        <w:t xml:space="preserve"> </w:t>
      </w:r>
      <w:r w:rsidR="005C51B7">
        <w:rPr>
          <w:sz w:val="18"/>
          <w:szCs w:val="18"/>
        </w:rPr>
        <w:t>2</w:t>
      </w:r>
      <w:r w:rsidR="00271623">
        <w:rPr>
          <w:sz w:val="18"/>
          <w:szCs w:val="18"/>
        </w:rPr>
        <w:tab/>
      </w:r>
      <w:r w:rsidR="00271623">
        <w:rPr>
          <w:sz w:val="18"/>
          <w:szCs w:val="18"/>
        </w:rPr>
        <w:tab/>
      </w:r>
      <w:r w:rsidR="00271623">
        <w:rPr>
          <w:sz w:val="18"/>
          <w:szCs w:val="18"/>
        </w:rPr>
        <w:tab/>
      </w:r>
      <w:r w:rsidRPr="001310E7">
        <w:rPr>
          <w:sz w:val="18"/>
          <w:szCs w:val="18"/>
        </w:rPr>
        <w:t xml:space="preserve">Datum : </w:t>
      </w:r>
      <w:r w:rsidR="002C794B">
        <w:rPr>
          <w:sz w:val="18"/>
          <w:szCs w:val="18"/>
        </w:rPr>
        <w:t>30-9-2020</w:t>
      </w:r>
    </w:p>
    <w:p w:rsidR="001A5F3C" w:rsidRPr="001310E7" w:rsidRDefault="001A5F3C" w:rsidP="001A5F3C">
      <w:pPr>
        <w:pStyle w:val="Geenafstand"/>
        <w:rPr>
          <w:sz w:val="18"/>
          <w:szCs w:val="18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943"/>
        <w:gridCol w:w="6269"/>
      </w:tblGrid>
      <w:tr w:rsidR="001A5F3C" w:rsidRPr="001310E7" w:rsidTr="001A5F3C">
        <w:tc>
          <w:tcPr>
            <w:tcW w:w="2943" w:type="dxa"/>
          </w:tcPr>
          <w:p w:rsidR="001A5F3C" w:rsidRPr="001310E7" w:rsidRDefault="001A5F3C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Zuivering </w:t>
            </w:r>
          </w:p>
        </w:tc>
        <w:tc>
          <w:tcPr>
            <w:tcW w:w="6269" w:type="dxa"/>
          </w:tcPr>
          <w:p w:rsidR="001A5F3C" w:rsidRPr="001310E7" w:rsidRDefault="002C794B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Alphen Kerk en Zanen</w:t>
            </w:r>
          </w:p>
        </w:tc>
      </w:tr>
      <w:tr w:rsidR="001A5F3C" w:rsidRPr="001310E7" w:rsidTr="001A5F3C">
        <w:tc>
          <w:tcPr>
            <w:tcW w:w="2943" w:type="dxa"/>
          </w:tcPr>
          <w:p w:rsidR="001A5F3C" w:rsidRPr="001310E7" w:rsidRDefault="001A5F3C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Tanknummer </w:t>
            </w:r>
          </w:p>
        </w:tc>
        <w:tc>
          <w:tcPr>
            <w:tcW w:w="6269" w:type="dxa"/>
          </w:tcPr>
          <w:p w:rsidR="001A5F3C" w:rsidRPr="001310E7" w:rsidRDefault="002C794B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NBT2</w:t>
            </w:r>
          </w:p>
        </w:tc>
      </w:tr>
      <w:tr w:rsidR="001A5F3C" w:rsidRPr="001310E7" w:rsidTr="001A5F3C">
        <w:tc>
          <w:tcPr>
            <w:tcW w:w="2943" w:type="dxa"/>
          </w:tcPr>
          <w:p w:rsidR="001A5F3C" w:rsidRPr="001310E7" w:rsidRDefault="001A5F3C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Datum bouw</w:t>
            </w:r>
          </w:p>
        </w:tc>
        <w:tc>
          <w:tcPr>
            <w:tcW w:w="6269" w:type="dxa"/>
          </w:tcPr>
          <w:p w:rsidR="001A5F3C" w:rsidRPr="001310E7" w:rsidRDefault="00D003F8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1994</w:t>
            </w:r>
          </w:p>
        </w:tc>
      </w:tr>
      <w:tr w:rsidR="001A5F3C" w:rsidRPr="001310E7" w:rsidTr="001A5F3C">
        <w:tc>
          <w:tcPr>
            <w:tcW w:w="2943" w:type="dxa"/>
          </w:tcPr>
          <w:p w:rsidR="001A5F3C" w:rsidRPr="001310E7" w:rsidRDefault="001A5F3C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Datum laatste revisie :</w:t>
            </w:r>
          </w:p>
        </w:tc>
        <w:tc>
          <w:tcPr>
            <w:tcW w:w="6269" w:type="dxa"/>
          </w:tcPr>
          <w:p w:rsidR="00CD5B3F" w:rsidRPr="001310E7" w:rsidRDefault="00CD5B3F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?</w:t>
            </w:r>
          </w:p>
        </w:tc>
      </w:tr>
      <w:tr w:rsidR="00271623" w:rsidRPr="001310E7" w:rsidTr="001A5F3C">
        <w:tc>
          <w:tcPr>
            <w:tcW w:w="2943" w:type="dxa"/>
          </w:tcPr>
          <w:p w:rsidR="00271623" w:rsidRPr="001310E7" w:rsidRDefault="00271623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Conditiemeting door </w:t>
            </w:r>
          </w:p>
        </w:tc>
        <w:tc>
          <w:tcPr>
            <w:tcW w:w="6269" w:type="dxa"/>
          </w:tcPr>
          <w:p w:rsidR="00271623" w:rsidRDefault="00EE671B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WTB : </w:t>
            </w:r>
            <w:r w:rsidR="008E746A">
              <w:rPr>
                <w:sz w:val="18"/>
                <w:szCs w:val="18"/>
              </w:rPr>
              <w:t>Pieter Volwater</w:t>
            </w:r>
            <w:r w:rsidR="003C3E9B">
              <w:rPr>
                <w:sz w:val="18"/>
                <w:szCs w:val="18"/>
              </w:rPr>
              <w:t xml:space="preserve"> -</w:t>
            </w:r>
            <w:r w:rsidR="008E746A">
              <w:rPr>
                <w:sz w:val="18"/>
                <w:szCs w:val="18"/>
              </w:rPr>
              <w:t xml:space="preserve"> HHR </w:t>
            </w:r>
            <w:r w:rsidR="003C3E9B">
              <w:rPr>
                <w:sz w:val="18"/>
                <w:szCs w:val="18"/>
              </w:rPr>
              <w:t xml:space="preserve">| </w:t>
            </w:r>
            <w:proofErr w:type="spellStart"/>
            <w:r w:rsidR="008E746A">
              <w:rPr>
                <w:sz w:val="18"/>
                <w:szCs w:val="18"/>
              </w:rPr>
              <w:t>Defiano</w:t>
            </w:r>
            <w:proofErr w:type="spellEnd"/>
            <w:r w:rsidR="008E746A">
              <w:rPr>
                <w:sz w:val="18"/>
                <w:szCs w:val="18"/>
              </w:rPr>
              <w:t xml:space="preserve"> </w:t>
            </w:r>
            <w:proofErr w:type="spellStart"/>
            <w:r w:rsidR="008E746A">
              <w:rPr>
                <w:sz w:val="18"/>
                <w:szCs w:val="18"/>
              </w:rPr>
              <w:t>Bulo</w:t>
            </w:r>
            <w:proofErr w:type="spellEnd"/>
            <w:r w:rsidR="003C3E9B">
              <w:rPr>
                <w:sz w:val="18"/>
                <w:szCs w:val="18"/>
              </w:rPr>
              <w:t xml:space="preserve"> </w:t>
            </w:r>
            <w:r w:rsidR="00B835E9">
              <w:rPr>
                <w:sz w:val="18"/>
                <w:szCs w:val="18"/>
              </w:rPr>
              <w:t>–</w:t>
            </w:r>
            <w:r w:rsidR="008E746A">
              <w:rPr>
                <w:sz w:val="18"/>
                <w:szCs w:val="18"/>
              </w:rPr>
              <w:t xml:space="preserve"> RHDHV</w:t>
            </w:r>
          </w:p>
          <w:p w:rsidR="00B835E9" w:rsidRDefault="00B835E9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Operationeel: Kasper van Spengen</w:t>
            </w:r>
          </w:p>
          <w:p w:rsidR="00BF7AF8" w:rsidRDefault="00B835E9" w:rsidP="00B835E9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Civiel: </w:t>
            </w:r>
            <w:r w:rsidR="00FE69C9">
              <w:rPr>
                <w:sz w:val="18"/>
                <w:szCs w:val="18"/>
              </w:rPr>
              <w:t>Vincent van C</w:t>
            </w:r>
            <w:r w:rsidR="002819E0">
              <w:rPr>
                <w:sz w:val="18"/>
                <w:szCs w:val="18"/>
              </w:rPr>
              <w:t>raaikamp</w:t>
            </w:r>
            <w:r w:rsidR="005C51B7">
              <w:rPr>
                <w:sz w:val="18"/>
                <w:szCs w:val="18"/>
              </w:rPr>
              <w:t xml:space="preserve"> </w:t>
            </w:r>
          </w:p>
        </w:tc>
      </w:tr>
    </w:tbl>
    <w:p w:rsidR="001A5F3C" w:rsidRPr="001310E7" w:rsidRDefault="001A5F3C" w:rsidP="001A5F3C">
      <w:pPr>
        <w:pStyle w:val="Geenafstand"/>
        <w:rPr>
          <w:sz w:val="18"/>
          <w:szCs w:val="18"/>
        </w:rPr>
      </w:pPr>
    </w:p>
    <w:p w:rsidR="001A5F3C" w:rsidRDefault="001A5F3C" w:rsidP="001A5F3C">
      <w:pPr>
        <w:pStyle w:val="Geenafstand"/>
        <w:rPr>
          <w:sz w:val="18"/>
          <w:szCs w:val="18"/>
        </w:rPr>
      </w:pPr>
      <w:r w:rsidRPr="001310E7">
        <w:rPr>
          <w:sz w:val="18"/>
          <w:szCs w:val="18"/>
        </w:rPr>
        <w:t xml:space="preserve">Conditiemeting heeft als doel om een levensduurverwachting vast te stellen van het betreffende installatieonderdeel. </w:t>
      </w:r>
    </w:p>
    <w:p w:rsidR="00271623" w:rsidRPr="001310E7" w:rsidRDefault="00271623" w:rsidP="001A5F3C">
      <w:pPr>
        <w:pStyle w:val="Geenafstand"/>
        <w:rPr>
          <w:sz w:val="18"/>
          <w:szCs w:val="18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093"/>
        <w:gridCol w:w="7119"/>
      </w:tblGrid>
      <w:tr w:rsidR="00914924" w:rsidRPr="001310E7" w:rsidTr="00914924">
        <w:tc>
          <w:tcPr>
            <w:tcW w:w="2093" w:type="dxa"/>
          </w:tcPr>
          <w:p w:rsidR="00914924" w:rsidRPr="00914924" w:rsidRDefault="00914924" w:rsidP="009C3812">
            <w:pPr>
              <w:pStyle w:val="Geenafstand"/>
              <w:rPr>
                <w:b/>
                <w:sz w:val="18"/>
                <w:szCs w:val="18"/>
              </w:rPr>
            </w:pPr>
            <w:r w:rsidRPr="00914924">
              <w:rPr>
                <w:b/>
                <w:sz w:val="18"/>
                <w:szCs w:val="18"/>
              </w:rPr>
              <w:t xml:space="preserve">Conditiescore </w:t>
            </w:r>
          </w:p>
        </w:tc>
        <w:tc>
          <w:tcPr>
            <w:tcW w:w="7119" w:type="dxa"/>
          </w:tcPr>
          <w:p w:rsidR="00914924" w:rsidRDefault="00CD5B3F" w:rsidP="009C3812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Schaal van </w:t>
            </w:r>
            <w:r w:rsidR="00914924" w:rsidRPr="00914924">
              <w:rPr>
                <w:b/>
                <w:sz w:val="18"/>
                <w:szCs w:val="18"/>
              </w:rPr>
              <w:t>1</w:t>
            </w:r>
            <w:r>
              <w:rPr>
                <w:b/>
                <w:sz w:val="18"/>
                <w:szCs w:val="18"/>
              </w:rPr>
              <w:t xml:space="preserve"> – 6 </w:t>
            </w:r>
            <w:r>
              <w:rPr>
                <w:sz w:val="18"/>
                <w:szCs w:val="18"/>
              </w:rPr>
              <w:t xml:space="preserve">  goed= 1    slecht = 6 </w:t>
            </w:r>
          </w:p>
          <w:p w:rsidR="00914924" w:rsidRDefault="00914924" w:rsidP="009C3812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Restlevensduurverwachting </w:t>
            </w:r>
            <w:r w:rsidR="00CD5B3F">
              <w:rPr>
                <w:sz w:val="18"/>
                <w:szCs w:val="18"/>
              </w:rPr>
              <w:t>??</w:t>
            </w:r>
            <w:r>
              <w:rPr>
                <w:sz w:val="18"/>
                <w:szCs w:val="18"/>
              </w:rPr>
              <w:t xml:space="preserve"> jaar. </w:t>
            </w:r>
          </w:p>
          <w:p w:rsidR="00914924" w:rsidRPr="001310E7" w:rsidRDefault="00914924" w:rsidP="002C794B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De Sl</w:t>
            </w:r>
            <w:r w:rsidR="00CD5B3F">
              <w:rPr>
                <w:sz w:val="18"/>
                <w:szCs w:val="18"/>
              </w:rPr>
              <w:t xml:space="preserve">ibschuivers hangen aan de brug </w:t>
            </w:r>
          </w:p>
        </w:tc>
      </w:tr>
      <w:tr w:rsidR="00914924" w:rsidRPr="001310E7" w:rsidTr="009C3812">
        <w:trPr>
          <w:trHeight w:val="1053"/>
        </w:trPr>
        <w:tc>
          <w:tcPr>
            <w:tcW w:w="2093" w:type="dxa"/>
          </w:tcPr>
          <w:p w:rsidR="00914924" w:rsidRDefault="00914924" w:rsidP="009C3812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Algemene indruk </w:t>
            </w:r>
          </w:p>
          <w:p w:rsidR="00914924" w:rsidRPr="003870F3" w:rsidRDefault="00914924" w:rsidP="009C3812">
            <w:pPr>
              <w:pStyle w:val="Geenafstand"/>
              <w:rPr>
                <w:sz w:val="12"/>
                <w:szCs w:val="12"/>
              </w:rPr>
            </w:pPr>
          </w:p>
          <w:p w:rsidR="00914924" w:rsidRPr="001310E7" w:rsidRDefault="00914924" w:rsidP="009C3812">
            <w:pPr>
              <w:pStyle w:val="Geenafstand"/>
              <w:ind w:left="360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 </w:t>
            </w:r>
          </w:p>
        </w:tc>
        <w:tc>
          <w:tcPr>
            <w:tcW w:w="7119" w:type="dxa"/>
          </w:tcPr>
          <w:p w:rsidR="00914924" w:rsidRPr="001310E7" w:rsidRDefault="00914924" w:rsidP="009C3812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Van eerdere conditiemetingen hebben we geleerd dat we voornamelijk de restlevensduur van de ruimerbrug en de overstortranden moeten bepalen. Inlooptrommels, ruimers, </w:t>
            </w:r>
            <w:proofErr w:type="spellStart"/>
            <w:r>
              <w:rPr>
                <w:sz w:val="18"/>
                <w:szCs w:val="18"/>
              </w:rPr>
              <w:t>etc</w:t>
            </w:r>
            <w:proofErr w:type="spellEnd"/>
            <w:r>
              <w:rPr>
                <w:sz w:val="18"/>
                <w:szCs w:val="18"/>
              </w:rPr>
              <w:t>, kunnen kapot gaan, maar kunnen vrij snel gerepareerd worden en worden daaro</w:t>
            </w:r>
            <w:r w:rsidR="00D971F0">
              <w:rPr>
                <w:sz w:val="18"/>
                <w:szCs w:val="18"/>
              </w:rPr>
              <w:t xml:space="preserve">m als slijtdeel beschouwd, </w:t>
            </w:r>
            <w:r>
              <w:rPr>
                <w:sz w:val="18"/>
                <w:szCs w:val="18"/>
              </w:rPr>
              <w:t xml:space="preserve"> welke correctief onderhouden worden.  </w:t>
            </w:r>
          </w:p>
        </w:tc>
      </w:tr>
      <w:tr w:rsidR="00914924" w:rsidRPr="001310E7" w:rsidTr="009C3812">
        <w:trPr>
          <w:trHeight w:val="1053"/>
        </w:trPr>
        <w:tc>
          <w:tcPr>
            <w:tcW w:w="2093" w:type="dxa"/>
          </w:tcPr>
          <w:p w:rsidR="00914924" w:rsidRDefault="00914924" w:rsidP="009C3812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Advies</w:t>
            </w:r>
          </w:p>
        </w:tc>
        <w:tc>
          <w:tcPr>
            <w:tcW w:w="7119" w:type="dxa"/>
          </w:tcPr>
          <w:p w:rsidR="00914924" w:rsidRDefault="00914924" w:rsidP="00914924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Verwachting is dat de mechanische constructie een restlevensduur van 20 jaar zal hebben. Toekomstige conditie metingen zullen dat moeten bevestigen. </w:t>
            </w:r>
          </w:p>
          <w:p w:rsidR="00914924" w:rsidRDefault="00914924" w:rsidP="00914924">
            <w:pPr>
              <w:pStyle w:val="Geenafstand"/>
              <w:rPr>
                <w:sz w:val="18"/>
                <w:szCs w:val="18"/>
              </w:rPr>
            </w:pPr>
          </w:p>
          <w:p w:rsidR="00914924" w:rsidRDefault="00914924" w:rsidP="00D971F0">
            <w:pPr>
              <w:pStyle w:val="Geenafstand"/>
              <w:rPr>
                <w:sz w:val="18"/>
                <w:szCs w:val="18"/>
              </w:rPr>
            </w:pPr>
          </w:p>
        </w:tc>
      </w:tr>
    </w:tbl>
    <w:p w:rsidR="00271623" w:rsidRPr="001310E7" w:rsidRDefault="00271623" w:rsidP="001A5F3C">
      <w:pPr>
        <w:pStyle w:val="Geenafstand"/>
        <w:rPr>
          <w:sz w:val="18"/>
          <w:szCs w:val="18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093"/>
        <w:gridCol w:w="7119"/>
      </w:tblGrid>
      <w:tr w:rsidR="000956BA" w:rsidRPr="001310E7" w:rsidTr="003870F3">
        <w:tc>
          <w:tcPr>
            <w:tcW w:w="2093" w:type="dxa"/>
          </w:tcPr>
          <w:p w:rsidR="000956BA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Middendraaipunt</w:t>
            </w:r>
          </w:p>
          <w:p w:rsidR="003870F3" w:rsidRPr="003870F3" w:rsidRDefault="003870F3" w:rsidP="001A5F3C">
            <w:pPr>
              <w:pStyle w:val="Geenafstand"/>
              <w:rPr>
                <w:sz w:val="12"/>
                <w:szCs w:val="12"/>
              </w:rPr>
            </w:pPr>
          </w:p>
          <w:p w:rsidR="000956BA" w:rsidRPr="001310E7" w:rsidRDefault="000956BA" w:rsidP="000956BA">
            <w:pPr>
              <w:pStyle w:val="Geenafstand"/>
              <w:ind w:left="360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 </w:t>
            </w:r>
          </w:p>
        </w:tc>
        <w:tc>
          <w:tcPr>
            <w:tcW w:w="7119" w:type="dxa"/>
          </w:tcPr>
          <w:p w:rsidR="000956BA" w:rsidRPr="001310E7" w:rsidRDefault="000956BA" w:rsidP="000956BA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 w:rsidR="00271623"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hangwerk en inlaat RVS</w:t>
            </w:r>
            <w:r w:rsidR="00271623">
              <w:rPr>
                <w:sz w:val="18"/>
                <w:szCs w:val="18"/>
              </w:rPr>
              <w:t xml:space="preserve"> </w:t>
            </w:r>
          </w:p>
          <w:p w:rsidR="000956BA" w:rsidRPr="001310E7" w:rsidRDefault="000956BA" w:rsidP="000956BA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D971F0">
              <w:rPr>
                <w:sz w:val="18"/>
                <w:szCs w:val="18"/>
              </w:rPr>
              <w:t xml:space="preserve"> : </w:t>
            </w:r>
            <w:r w:rsidR="006B7BD1">
              <w:rPr>
                <w:sz w:val="18"/>
                <w:szCs w:val="18"/>
              </w:rPr>
              <w:t xml:space="preserve">2 , Corrosie op isolatiekast blauwe </w:t>
            </w:r>
            <w:proofErr w:type="spellStart"/>
            <w:r w:rsidR="006B7BD1">
              <w:rPr>
                <w:sz w:val="18"/>
                <w:szCs w:val="18"/>
              </w:rPr>
              <w:t>electrokast</w:t>
            </w:r>
            <w:proofErr w:type="spellEnd"/>
            <w:r w:rsidR="006B7BD1">
              <w:rPr>
                <w:sz w:val="18"/>
                <w:szCs w:val="18"/>
              </w:rPr>
              <w:t>(?)</w:t>
            </w:r>
            <w:r w:rsidR="00FB4A60">
              <w:rPr>
                <w:sz w:val="18"/>
                <w:szCs w:val="18"/>
              </w:rPr>
              <w:t xml:space="preserve">, zie foto’s </w:t>
            </w:r>
            <w:proofErr w:type="spellStart"/>
            <w:r w:rsidR="00FB4A60">
              <w:rPr>
                <w:sz w:val="18"/>
                <w:szCs w:val="18"/>
              </w:rPr>
              <w:t>middendraaipunt</w:t>
            </w:r>
            <w:proofErr w:type="spellEnd"/>
            <w:r w:rsidR="00FB4A60">
              <w:rPr>
                <w:sz w:val="18"/>
                <w:szCs w:val="18"/>
              </w:rPr>
              <w:t xml:space="preserve"> op laatste pagina dit rapport.</w:t>
            </w:r>
            <w:r w:rsidR="006B7BD1">
              <w:rPr>
                <w:sz w:val="18"/>
                <w:szCs w:val="18"/>
              </w:rPr>
              <w:t xml:space="preserve"> </w:t>
            </w:r>
          </w:p>
          <w:p w:rsidR="000956BA" w:rsidRPr="001310E7" w:rsidRDefault="000956BA" w:rsidP="000956BA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Aandrijfwagen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RVS</w:t>
            </w:r>
            <w:r>
              <w:rPr>
                <w:sz w:val="18"/>
                <w:szCs w:val="18"/>
              </w:rPr>
              <w:t xml:space="preserve"> 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>
              <w:rPr>
                <w:sz w:val="18"/>
                <w:szCs w:val="18"/>
              </w:rPr>
              <w:t xml:space="preserve"> : </w:t>
            </w:r>
            <w:r w:rsidR="004A31BD">
              <w:rPr>
                <w:sz w:val="18"/>
                <w:szCs w:val="18"/>
              </w:rPr>
              <w:t>2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Baanbeveiliging 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? 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>
              <w:rPr>
                <w:sz w:val="18"/>
                <w:szCs w:val="18"/>
              </w:rPr>
              <w:t xml:space="preserve"> : </w:t>
            </w:r>
            <w:r w:rsidR="004A31BD">
              <w:rPr>
                <w:sz w:val="18"/>
                <w:szCs w:val="18"/>
              </w:rPr>
              <w:t>1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Sneeuwbeveiliging 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4A31BD">
              <w:rPr>
                <w:sz w:val="18"/>
                <w:szCs w:val="18"/>
              </w:rPr>
              <w:t xml:space="preserve"> : 2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Bruglichaam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RVS / aluminium loopvlak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4A31BD">
              <w:rPr>
                <w:sz w:val="18"/>
                <w:szCs w:val="18"/>
              </w:rPr>
              <w:t xml:space="preserve"> : 1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Inlooptrommel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4A31BD">
              <w:rPr>
                <w:sz w:val="18"/>
                <w:szCs w:val="18"/>
              </w:rPr>
              <w:t xml:space="preserve"> : </w:t>
            </w:r>
            <w:r w:rsidR="00162082">
              <w:rPr>
                <w:sz w:val="18"/>
                <w:szCs w:val="18"/>
              </w:rPr>
              <w:t>1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Ophangconstructie inlooptrommel</w:t>
            </w: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8A2FEC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8A2FEC">
              <w:rPr>
                <w:sz w:val="18"/>
                <w:szCs w:val="18"/>
              </w:rPr>
              <w:t xml:space="preserve"> : </w:t>
            </w:r>
            <w:r w:rsidR="00162082">
              <w:rPr>
                <w:sz w:val="18"/>
                <w:szCs w:val="18"/>
              </w:rPr>
              <w:t>1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Slibzakschuiver </w:t>
            </w: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4A31BD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4A31BD">
              <w:rPr>
                <w:sz w:val="18"/>
                <w:szCs w:val="18"/>
              </w:rPr>
              <w:t xml:space="preserve"> : 2</w:t>
            </w:r>
            <w:r w:rsidR="00162082">
              <w:rPr>
                <w:sz w:val="18"/>
                <w:szCs w:val="18"/>
              </w:rPr>
              <w:t xml:space="preserve"> – moeilijk om het onderste deel te zien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Drijflaagschuiver </w:t>
            </w: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8A2FEC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8A2FEC">
              <w:rPr>
                <w:sz w:val="18"/>
                <w:szCs w:val="18"/>
              </w:rPr>
              <w:t xml:space="preserve"> : 2</w:t>
            </w:r>
          </w:p>
          <w:p w:rsidR="000956BA" w:rsidRPr="001310E7" w:rsidRDefault="000956BA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1310E7" w:rsidRPr="001310E7" w:rsidTr="003870F3">
        <w:tc>
          <w:tcPr>
            <w:tcW w:w="2093" w:type="dxa"/>
          </w:tcPr>
          <w:p w:rsidR="001310E7" w:rsidRDefault="001310E7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Drijflaagafvoer</w:t>
            </w:r>
            <w:r>
              <w:rPr>
                <w:sz w:val="18"/>
                <w:szCs w:val="18"/>
              </w:rPr>
              <w:t>-</w:t>
            </w:r>
          </w:p>
          <w:p w:rsidR="001310E7" w:rsidRPr="001310E7" w:rsidRDefault="001310E7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constructie</w:t>
            </w:r>
          </w:p>
          <w:p w:rsidR="001310E7" w:rsidRPr="001310E7" w:rsidRDefault="001310E7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8A2FEC">
              <w:rPr>
                <w:sz w:val="18"/>
                <w:szCs w:val="18"/>
              </w:rPr>
              <w:t>RVS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8A2FEC">
              <w:rPr>
                <w:sz w:val="18"/>
                <w:szCs w:val="18"/>
              </w:rPr>
              <w:t xml:space="preserve"> : 2</w:t>
            </w:r>
          </w:p>
          <w:p w:rsidR="001310E7" w:rsidRPr="001310E7" w:rsidRDefault="001310E7" w:rsidP="000479BC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Bodemschrapers </w:t>
            </w: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2C794B">
              <w:rPr>
                <w:sz w:val="18"/>
                <w:szCs w:val="18"/>
              </w:rPr>
              <w:t>Rubberen flap</w:t>
            </w:r>
          </w:p>
          <w:p w:rsidR="000956BA" w:rsidRPr="00CB38FB" w:rsidRDefault="00D971F0" w:rsidP="00513AED">
            <w:pPr>
              <w:pStyle w:val="Geenafstand"/>
              <w:numPr>
                <w:ilvl w:val="0"/>
                <w:numId w:val="1"/>
              </w:numPr>
              <w:rPr>
                <w:color w:val="FF0000"/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>
              <w:rPr>
                <w:sz w:val="18"/>
                <w:szCs w:val="18"/>
              </w:rPr>
              <w:t xml:space="preserve"> : </w:t>
            </w:r>
            <w:r w:rsidR="00513AED">
              <w:rPr>
                <w:sz w:val="18"/>
                <w:szCs w:val="18"/>
              </w:rPr>
              <w:t>4</w:t>
            </w:r>
            <w:r w:rsidR="002C794B">
              <w:rPr>
                <w:sz w:val="18"/>
                <w:szCs w:val="18"/>
              </w:rPr>
              <w:t xml:space="preserve"> – </w:t>
            </w:r>
            <w:r w:rsidR="00513AED" w:rsidRPr="00513AED">
              <w:rPr>
                <w:sz w:val="18"/>
                <w:szCs w:val="18"/>
              </w:rPr>
              <w:t>S</w:t>
            </w:r>
            <w:r w:rsidR="00CB38FB" w:rsidRPr="00513AED">
              <w:rPr>
                <w:sz w:val="18"/>
                <w:szCs w:val="18"/>
              </w:rPr>
              <w:t>chrapers zelf zijn goed, alleen flap iets gesleten</w:t>
            </w:r>
            <w:r w:rsidR="00513AED" w:rsidRPr="00513AED">
              <w:rPr>
                <w:sz w:val="18"/>
                <w:szCs w:val="18"/>
              </w:rPr>
              <w:t>, wordt vervangen in het project</w:t>
            </w:r>
            <w:r w:rsidR="00CB38FB" w:rsidRPr="00513AED">
              <w:rPr>
                <w:sz w:val="18"/>
                <w:szCs w:val="18"/>
              </w:rPr>
              <w:t>.</w:t>
            </w:r>
            <w:r w:rsidR="00A62B6A" w:rsidRPr="00513AED">
              <w:rPr>
                <w:sz w:val="18"/>
                <w:szCs w:val="18"/>
              </w:rPr>
              <w:t xml:space="preserve"> Schrapers en ophangingen niet vervangen.</w:t>
            </w:r>
          </w:p>
        </w:tc>
      </w:tr>
      <w:tr w:rsidR="000956BA" w:rsidRPr="001310E7" w:rsidTr="003870F3">
        <w:tc>
          <w:tcPr>
            <w:tcW w:w="2093" w:type="dxa"/>
          </w:tcPr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Ophangconstructie</w:t>
            </w:r>
          </w:p>
          <w:p w:rsidR="000956BA" w:rsidRPr="001310E7" w:rsidRDefault="000956BA" w:rsidP="001A5F3C">
            <w:pPr>
              <w:pStyle w:val="Geenafstand"/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Bodemschrapers </w:t>
            </w: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2C794B">
              <w:rPr>
                <w:sz w:val="18"/>
                <w:szCs w:val="18"/>
              </w:rPr>
              <w:t xml:space="preserve">RVS </w:t>
            </w:r>
          </w:p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>
              <w:rPr>
                <w:sz w:val="18"/>
                <w:szCs w:val="18"/>
              </w:rPr>
              <w:t xml:space="preserve"> : </w:t>
            </w:r>
            <w:r w:rsidR="002C794B">
              <w:rPr>
                <w:sz w:val="18"/>
                <w:szCs w:val="18"/>
              </w:rPr>
              <w:t xml:space="preserve">2 </w:t>
            </w:r>
          </w:p>
          <w:p w:rsidR="000956BA" w:rsidRPr="001310E7" w:rsidRDefault="000956BA" w:rsidP="00DB3DE5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1310E7" w:rsidRPr="001310E7" w:rsidTr="003870F3">
        <w:tc>
          <w:tcPr>
            <w:tcW w:w="2093" w:type="dxa"/>
          </w:tcPr>
          <w:p w:rsidR="001310E7" w:rsidRDefault="001310E7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Overstortranden</w:t>
            </w:r>
          </w:p>
          <w:p w:rsidR="001310E7" w:rsidRPr="001310E7" w:rsidRDefault="001310E7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2C794B">
              <w:rPr>
                <w:sz w:val="18"/>
                <w:szCs w:val="18"/>
              </w:rPr>
              <w:t>RVS</w:t>
            </w:r>
          </w:p>
          <w:p w:rsidR="001310E7" w:rsidRPr="005C51B7" w:rsidRDefault="00D971F0" w:rsidP="005C51B7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 xml:space="preserve">Conditie </w:t>
            </w:r>
            <w:r w:rsidR="002C794B">
              <w:rPr>
                <w:sz w:val="18"/>
                <w:szCs w:val="18"/>
              </w:rPr>
              <w:t xml:space="preserve"> : 2</w:t>
            </w:r>
          </w:p>
        </w:tc>
      </w:tr>
      <w:tr w:rsidR="001310E7" w:rsidRPr="001310E7" w:rsidTr="003870F3">
        <w:tc>
          <w:tcPr>
            <w:tcW w:w="2093" w:type="dxa"/>
          </w:tcPr>
          <w:p w:rsidR="001310E7" w:rsidRDefault="001310E7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Duikschot</w:t>
            </w:r>
          </w:p>
          <w:p w:rsidR="001310E7" w:rsidRDefault="001310E7" w:rsidP="001A5F3C">
            <w:pPr>
              <w:pStyle w:val="Geenafstand"/>
              <w:rPr>
                <w:sz w:val="18"/>
                <w:szCs w:val="18"/>
              </w:rPr>
            </w:pPr>
          </w:p>
        </w:tc>
        <w:tc>
          <w:tcPr>
            <w:tcW w:w="7119" w:type="dxa"/>
          </w:tcPr>
          <w:p w:rsidR="00D971F0" w:rsidRPr="001310E7" w:rsidRDefault="00D971F0" w:rsidP="00D971F0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1310E7">
              <w:rPr>
                <w:sz w:val="18"/>
                <w:szCs w:val="18"/>
              </w:rPr>
              <w:t>Materiaal</w:t>
            </w:r>
            <w:r>
              <w:rPr>
                <w:sz w:val="18"/>
                <w:szCs w:val="18"/>
              </w:rPr>
              <w:t xml:space="preserve"> :</w:t>
            </w:r>
            <w:r w:rsidRPr="001310E7">
              <w:rPr>
                <w:sz w:val="18"/>
                <w:szCs w:val="18"/>
              </w:rPr>
              <w:t xml:space="preserve"> </w:t>
            </w:r>
            <w:r w:rsidR="002C794B">
              <w:rPr>
                <w:sz w:val="18"/>
                <w:szCs w:val="18"/>
              </w:rPr>
              <w:t>RVS</w:t>
            </w:r>
          </w:p>
          <w:p w:rsidR="001310E7" w:rsidRPr="005C51B7" w:rsidRDefault="00D971F0" w:rsidP="001310E7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5C51B7">
              <w:rPr>
                <w:sz w:val="18"/>
                <w:szCs w:val="18"/>
              </w:rPr>
              <w:t xml:space="preserve">Conditie </w:t>
            </w:r>
            <w:r w:rsidR="002C794B" w:rsidRPr="005C51B7">
              <w:rPr>
                <w:sz w:val="18"/>
                <w:szCs w:val="18"/>
              </w:rPr>
              <w:t xml:space="preserve"> : 1</w:t>
            </w:r>
          </w:p>
          <w:p w:rsidR="00613D03" w:rsidRPr="001310E7" w:rsidRDefault="00613D03" w:rsidP="001310E7">
            <w:pPr>
              <w:pStyle w:val="Geenafstand"/>
              <w:ind w:left="360"/>
              <w:rPr>
                <w:sz w:val="18"/>
                <w:szCs w:val="18"/>
              </w:rPr>
            </w:pPr>
          </w:p>
        </w:tc>
      </w:tr>
      <w:tr w:rsidR="004F1570" w:rsidRPr="001310E7" w:rsidTr="003870F3">
        <w:tc>
          <w:tcPr>
            <w:tcW w:w="2093" w:type="dxa"/>
          </w:tcPr>
          <w:p w:rsidR="004F1570" w:rsidRDefault="004F1570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Afsluitmiddelen</w:t>
            </w:r>
          </w:p>
        </w:tc>
        <w:tc>
          <w:tcPr>
            <w:tcW w:w="7119" w:type="dxa"/>
          </w:tcPr>
          <w:p w:rsidR="004F1570" w:rsidRDefault="004F1570" w:rsidP="000956BA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Is de tank goed/makkelijk droog te zetten? </w:t>
            </w:r>
            <w:r w:rsidR="000A09F6">
              <w:rPr>
                <w:sz w:val="18"/>
                <w:szCs w:val="18"/>
              </w:rPr>
              <w:t xml:space="preserve"> </w:t>
            </w:r>
          </w:p>
          <w:p w:rsidR="00CB38FB" w:rsidRDefault="00CB38FB" w:rsidP="00613D03">
            <w:pPr>
              <w:pStyle w:val="Geenafstand"/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>Goed droog te zetten, alleen toevoer afsluiters lekken door vanaf anaerobe</w:t>
            </w:r>
            <w:r w:rsidR="00FE69C9" w:rsidRPr="00513AED">
              <w:rPr>
                <w:sz w:val="18"/>
                <w:szCs w:val="18"/>
              </w:rPr>
              <w:t xml:space="preserve"> </w:t>
            </w:r>
            <w:r w:rsidRPr="00513AED">
              <w:rPr>
                <w:sz w:val="18"/>
                <w:szCs w:val="18"/>
              </w:rPr>
              <w:t>ruimte naar BT2</w:t>
            </w:r>
            <w:r w:rsidR="00A62B6A" w:rsidRPr="00513AED">
              <w:rPr>
                <w:sz w:val="18"/>
                <w:szCs w:val="18"/>
              </w:rPr>
              <w:t xml:space="preserve"> (HV2010)</w:t>
            </w:r>
            <w:r w:rsidRPr="00513AED">
              <w:rPr>
                <w:sz w:val="18"/>
                <w:szCs w:val="18"/>
              </w:rPr>
              <w:t>, deze  provisorisch gedicht.  Tussenafsluiter tussen overstortrand BT1 en 2 spindel onder in de put, deze er weer op gezet</w:t>
            </w:r>
            <w:r w:rsidR="00A62B6A" w:rsidRPr="00513AED">
              <w:rPr>
                <w:sz w:val="18"/>
                <w:szCs w:val="18"/>
              </w:rPr>
              <w:t>. (HV4001)</w:t>
            </w:r>
          </w:p>
          <w:p w:rsidR="00613D03" w:rsidRDefault="00513AED" w:rsidP="00613D03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Onderhoud w</w:t>
            </w:r>
            <w:r w:rsidR="005C51B7">
              <w:rPr>
                <w:sz w:val="18"/>
                <w:szCs w:val="18"/>
              </w:rPr>
              <w:t>ordt meegenomen in project ZANK.</w:t>
            </w:r>
          </w:p>
        </w:tc>
      </w:tr>
      <w:tr w:rsidR="005C135A" w:rsidRPr="001310E7" w:rsidTr="003870F3">
        <w:tc>
          <w:tcPr>
            <w:tcW w:w="2093" w:type="dxa"/>
          </w:tcPr>
          <w:p w:rsidR="005C135A" w:rsidRDefault="005C135A" w:rsidP="001A5F3C">
            <w:pPr>
              <w:pStyle w:val="Geenafstand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Looprand</w:t>
            </w:r>
          </w:p>
        </w:tc>
        <w:tc>
          <w:tcPr>
            <w:tcW w:w="7119" w:type="dxa"/>
          </w:tcPr>
          <w:p w:rsidR="005C135A" w:rsidRPr="005C51B7" w:rsidRDefault="006B20CD" w:rsidP="005C51B7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Geen schades Conditie 1</w:t>
            </w:r>
            <w:bookmarkStart w:id="0" w:name="_GoBack"/>
            <w:bookmarkEnd w:id="0"/>
          </w:p>
        </w:tc>
      </w:tr>
      <w:tr w:rsidR="00E40F8C" w:rsidRPr="00E40F8C" w:rsidTr="003870F3">
        <w:tc>
          <w:tcPr>
            <w:tcW w:w="2093" w:type="dxa"/>
          </w:tcPr>
          <w:p w:rsidR="00FE69C9" w:rsidRPr="00513AED" w:rsidRDefault="00F148B6" w:rsidP="001A5F3C">
            <w:pPr>
              <w:pStyle w:val="Geenafstand"/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 xml:space="preserve">Civiel - </w:t>
            </w:r>
            <w:r w:rsidR="00FE69C9" w:rsidRPr="00513AED">
              <w:rPr>
                <w:sz w:val="18"/>
                <w:szCs w:val="18"/>
              </w:rPr>
              <w:t xml:space="preserve">Beton </w:t>
            </w:r>
          </w:p>
          <w:p w:rsidR="00FE69C9" w:rsidRPr="00513AED" w:rsidRDefault="00FE69C9" w:rsidP="001A5F3C">
            <w:pPr>
              <w:pStyle w:val="Geenafstand"/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>bodem</w:t>
            </w:r>
          </w:p>
          <w:p w:rsidR="00FE69C9" w:rsidRPr="00513AED" w:rsidRDefault="00FE69C9" w:rsidP="001A5F3C">
            <w:pPr>
              <w:pStyle w:val="Geenafstand"/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>binnenrand verticaal</w:t>
            </w:r>
          </w:p>
        </w:tc>
        <w:tc>
          <w:tcPr>
            <w:tcW w:w="7119" w:type="dxa"/>
          </w:tcPr>
          <w:p w:rsidR="00FE69C9" w:rsidRPr="00513AED" w:rsidRDefault="00FE69C9" w:rsidP="00FE69C9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>Geen schades, Conditie 1</w:t>
            </w:r>
          </w:p>
          <w:p w:rsidR="00FE69C9" w:rsidRPr="00513AED" w:rsidRDefault="00AE30A9" w:rsidP="00FE69C9">
            <w:pPr>
              <w:pStyle w:val="Geenafstand"/>
              <w:numPr>
                <w:ilvl w:val="0"/>
                <w:numId w:val="1"/>
              </w:numPr>
              <w:rPr>
                <w:sz w:val="18"/>
                <w:szCs w:val="18"/>
              </w:rPr>
            </w:pPr>
            <w:r w:rsidRPr="00513AED">
              <w:rPr>
                <w:sz w:val="18"/>
                <w:szCs w:val="18"/>
              </w:rPr>
              <w:t xml:space="preserve">Nagenoeg geen schade. </w:t>
            </w:r>
            <w:r w:rsidR="00FE69C9" w:rsidRPr="00513AED">
              <w:rPr>
                <w:sz w:val="18"/>
                <w:szCs w:val="18"/>
              </w:rPr>
              <w:t>Op ca. 5 plekken zijn de contactpunten van de voorspanwapening gecorrodeerd. De beton</w:t>
            </w:r>
            <w:r w:rsidR="008E3733" w:rsidRPr="00513AED">
              <w:rPr>
                <w:sz w:val="18"/>
                <w:szCs w:val="18"/>
              </w:rPr>
              <w:t>vulling (</w:t>
            </w:r>
            <w:r w:rsidR="00FE69C9" w:rsidRPr="00513AED">
              <w:rPr>
                <w:sz w:val="18"/>
                <w:szCs w:val="18"/>
              </w:rPr>
              <w:t>conus</w:t>
            </w:r>
            <w:r w:rsidR="008E3733" w:rsidRPr="00513AED">
              <w:rPr>
                <w:sz w:val="18"/>
                <w:szCs w:val="18"/>
              </w:rPr>
              <w:t>)</w:t>
            </w:r>
            <w:r w:rsidR="00FE69C9" w:rsidRPr="00513AED">
              <w:rPr>
                <w:sz w:val="18"/>
                <w:szCs w:val="18"/>
              </w:rPr>
              <w:t xml:space="preserve"> is aangetast</w:t>
            </w:r>
            <w:r w:rsidRPr="00513AED">
              <w:rPr>
                <w:sz w:val="18"/>
                <w:szCs w:val="18"/>
              </w:rPr>
              <w:t xml:space="preserve"> door corrosie van binnenuit</w:t>
            </w:r>
            <w:r w:rsidR="00FE69C9" w:rsidRPr="00513AED">
              <w:rPr>
                <w:sz w:val="18"/>
                <w:szCs w:val="18"/>
              </w:rPr>
              <w:t xml:space="preserve">. </w:t>
            </w:r>
            <w:r w:rsidRPr="00513AED">
              <w:rPr>
                <w:sz w:val="18"/>
                <w:szCs w:val="18"/>
              </w:rPr>
              <w:t>Ter plaatse beton herstellen tot op de wapening</w:t>
            </w:r>
            <w:r w:rsidR="00E40F8C" w:rsidRPr="00513AED">
              <w:rPr>
                <w:sz w:val="18"/>
                <w:szCs w:val="18"/>
              </w:rPr>
              <w:t xml:space="preserve"> (met zorg)</w:t>
            </w:r>
            <w:r w:rsidR="00F148B6" w:rsidRPr="00513AED">
              <w:rPr>
                <w:sz w:val="18"/>
                <w:szCs w:val="18"/>
              </w:rPr>
              <w:t xml:space="preserve"> en met een </w:t>
            </w:r>
            <w:r w:rsidR="00E40F8C" w:rsidRPr="00513AED">
              <w:rPr>
                <w:sz w:val="18"/>
                <w:szCs w:val="18"/>
              </w:rPr>
              <w:t>geschikte epoxy afdichten</w:t>
            </w:r>
            <w:r w:rsidR="0046164D" w:rsidRPr="00513AED">
              <w:rPr>
                <w:sz w:val="18"/>
                <w:szCs w:val="18"/>
              </w:rPr>
              <w:t>/sealen</w:t>
            </w:r>
            <w:r w:rsidR="00E40F8C" w:rsidRPr="00513AED">
              <w:rPr>
                <w:sz w:val="18"/>
                <w:szCs w:val="18"/>
              </w:rPr>
              <w:t>.</w:t>
            </w:r>
          </w:p>
        </w:tc>
      </w:tr>
    </w:tbl>
    <w:p w:rsidR="004F1570" w:rsidRDefault="004F1570" w:rsidP="001A5F3C">
      <w:pPr>
        <w:pStyle w:val="Geenafstand"/>
        <w:rPr>
          <w:sz w:val="18"/>
          <w:szCs w:val="18"/>
        </w:rPr>
      </w:pPr>
    </w:p>
    <w:p w:rsidR="007E71FC" w:rsidRDefault="007E71FC" w:rsidP="001A5F3C">
      <w:pPr>
        <w:pStyle w:val="Geenafstand"/>
        <w:rPr>
          <w:sz w:val="18"/>
          <w:szCs w:val="18"/>
        </w:rPr>
      </w:pPr>
    </w:p>
    <w:p w:rsidR="00D10709" w:rsidRDefault="00D10709" w:rsidP="00E2400B">
      <w:pPr>
        <w:pStyle w:val="Geenafstand"/>
        <w:rPr>
          <w:sz w:val="18"/>
          <w:szCs w:val="18"/>
        </w:rPr>
      </w:pPr>
    </w:p>
    <w:p w:rsidR="00D10709" w:rsidRDefault="00D10709" w:rsidP="00E2400B">
      <w:pPr>
        <w:pStyle w:val="Geenafstand"/>
        <w:rPr>
          <w:sz w:val="18"/>
          <w:szCs w:val="18"/>
        </w:rPr>
      </w:pPr>
    </w:p>
    <w:p w:rsidR="00D10709" w:rsidRDefault="00D10709" w:rsidP="00E2400B">
      <w:pPr>
        <w:pStyle w:val="Geenafstand"/>
        <w:rPr>
          <w:sz w:val="18"/>
          <w:szCs w:val="18"/>
        </w:rPr>
      </w:pPr>
    </w:p>
    <w:p w:rsidR="00E2400B" w:rsidRDefault="00E2400B" w:rsidP="00E2400B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t>Foto’s Ruimerbrug</w:t>
      </w:r>
    </w:p>
    <w:p w:rsidR="007E71FC" w:rsidRDefault="007E71FC" w:rsidP="001A5F3C">
      <w:pPr>
        <w:pStyle w:val="Geenafstand"/>
        <w:rPr>
          <w:sz w:val="18"/>
          <w:szCs w:val="18"/>
        </w:rPr>
      </w:pPr>
    </w:p>
    <w:p w:rsidR="007E71FC" w:rsidRDefault="007E71FC" w:rsidP="001A5F3C">
      <w:pPr>
        <w:pStyle w:val="Geenafstand"/>
        <w:rPr>
          <w:sz w:val="18"/>
          <w:szCs w:val="18"/>
        </w:rPr>
      </w:pPr>
    </w:p>
    <w:p w:rsidR="007E71FC" w:rsidRDefault="00FB4A60" w:rsidP="001A5F3C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4239B70E" wp14:editId="446A4CCA">
            <wp:extent cx="5759450" cy="3784117"/>
            <wp:effectExtent l="0" t="0" r="0" b="698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78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1FC" w:rsidRDefault="007E71FC" w:rsidP="001A5F3C">
      <w:pPr>
        <w:pStyle w:val="Geenafstand"/>
        <w:rPr>
          <w:sz w:val="18"/>
          <w:szCs w:val="18"/>
        </w:rPr>
      </w:pPr>
    </w:p>
    <w:p w:rsidR="00FB4A60" w:rsidRDefault="00FB4A60">
      <w:pPr>
        <w:rPr>
          <w:sz w:val="18"/>
          <w:szCs w:val="18"/>
        </w:rPr>
      </w:pPr>
      <w:r>
        <w:rPr>
          <w:sz w:val="18"/>
          <w:szCs w:val="18"/>
        </w:rPr>
        <w:br w:type="page"/>
      </w:r>
    </w:p>
    <w:p w:rsidR="00532B76" w:rsidRDefault="00532B76" w:rsidP="00532B76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Foto’s Overstortrand </w:t>
      </w:r>
    </w:p>
    <w:p w:rsidR="000D6935" w:rsidRDefault="006B7BD1" w:rsidP="00532B76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63967990" wp14:editId="2605F6F1">
            <wp:extent cx="3248025" cy="4376823"/>
            <wp:effectExtent l="0" t="0" r="0" b="508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4376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A60" w:rsidRDefault="00FB4A60" w:rsidP="00532B76">
      <w:pPr>
        <w:pStyle w:val="Geenafstand"/>
        <w:rPr>
          <w:sz w:val="18"/>
          <w:szCs w:val="18"/>
        </w:rPr>
      </w:pPr>
    </w:p>
    <w:p w:rsidR="006B7BD1" w:rsidRDefault="006B7BD1" w:rsidP="00532B76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7AE49918" wp14:editId="4F03B0C0">
            <wp:extent cx="5759450" cy="4270296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7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935" w:rsidRDefault="000D6935" w:rsidP="00532B76">
      <w:pPr>
        <w:pStyle w:val="Geenafstand"/>
        <w:rPr>
          <w:sz w:val="18"/>
          <w:szCs w:val="18"/>
        </w:rPr>
      </w:pPr>
    </w:p>
    <w:p w:rsidR="00A0410A" w:rsidRDefault="00A0410A" w:rsidP="00A0410A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t>Foto’s Aandrijfwagen</w:t>
      </w:r>
    </w:p>
    <w:p w:rsidR="000D6935" w:rsidRDefault="000D6935" w:rsidP="001A5F3C">
      <w:pPr>
        <w:pStyle w:val="Geenafstand"/>
        <w:rPr>
          <w:sz w:val="18"/>
          <w:szCs w:val="18"/>
        </w:rPr>
      </w:pPr>
    </w:p>
    <w:p w:rsidR="00532B76" w:rsidRDefault="00162082" w:rsidP="001A5F3C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lastRenderedPageBreak/>
        <w:drawing>
          <wp:inline distT="0" distB="0" distL="0" distR="0" wp14:anchorId="7AF3863D" wp14:editId="3DD1D1D4">
            <wp:extent cx="5759450" cy="4343162"/>
            <wp:effectExtent l="0" t="0" r="0" b="63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4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935" w:rsidRDefault="000D6935" w:rsidP="00E2400B">
      <w:pPr>
        <w:pStyle w:val="Geenafstand"/>
        <w:rPr>
          <w:sz w:val="18"/>
          <w:szCs w:val="18"/>
        </w:rPr>
      </w:pPr>
    </w:p>
    <w:p w:rsidR="000D6935" w:rsidRDefault="000D6935" w:rsidP="00E2400B">
      <w:pPr>
        <w:pStyle w:val="Geenafstand"/>
        <w:rPr>
          <w:sz w:val="18"/>
          <w:szCs w:val="18"/>
        </w:rPr>
      </w:pPr>
    </w:p>
    <w:p w:rsidR="00E36473" w:rsidRDefault="00E36473" w:rsidP="001A5F3C">
      <w:pPr>
        <w:pStyle w:val="Geenafstand"/>
        <w:rPr>
          <w:sz w:val="18"/>
          <w:szCs w:val="18"/>
        </w:rPr>
      </w:pPr>
    </w:p>
    <w:p w:rsidR="00E36473" w:rsidRDefault="006B7BD1" w:rsidP="001A5F3C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131003D7" wp14:editId="770F9E1E">
            <wp:extent cx="5759450" cy="4412966"/>
            <wp:effectExtent l="0" t="0" r="0" b="698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12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473" w:rsidRDefault="00E36473" w:rsidP="001A5F3C">
      <w:pPr>
        <w:pStyle w:val="Geenafstand"/>
        <w:rPr>
          <w:sz w:val="18"/>
          <w:szCs w:val="18"/>
        </w:rPr>
      </w:pPr>
    </w:p>
    <w:p w:rsidR="00E2400B" w:rsidRDefault="00D971F0" w:rsidP="00E2400B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t>Fo</w:t>
      </w:r>
      <w:r w:rsidR="00E2400B">
        <w:rPr>
          <w:sz w:val="18"/>
          <w:szCs w:val="18"/>
        </w:rPr>
        <w:t xml:space="preserve">to’s Ruimers, inlooptrommel </w:t>
      </w:r>
    </w:p>
    <w:p w:rsidR="001919CB" w:rsidRDefault="001919CB" w:rsidP="001A5F3C">
      <w:pPr>
        <w:pStyle w:val="Geenafstand"/>
        <w:rPr>
          <w:sz w:val="18"/>
          <w:szCs w:val="18"/>
        </w:rPr>
      </w:pPr>
    </w:p>
    <w:p w:rsidR="001919CB" w:rsidRDefault="001919CB" w:rsidP="001A5F3C">
      <w:pPr>
        <w:pStyle w:val="Geenafstand"/>
        <w:rPr>
          <w:sz w:val="18"/>
          <w:szCs w:val="18"/>
        </w:rPr>
      </w:pPr>
    </w:p>
    <w:p w:rsidR="00E36473" w:rsidRDefault="006B7BD1" w:rsidP="001A5F3C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752178EC" wp14:editId="0A153252">
            <wp:extent cx="5759450" cy="4359694"/>
            <wp:effectExtent l="0" t="0" r="0" b="317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5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473" w:rsidRDefault="00E36473" w:rsidP="001A5F3C">
      <w:pPr>
        <w:pStyle w:val="Geenafstand"/>
        <w:rPr>
          <w:sz w:val="18"/>
          <w:szCs w:val="18"/>
        </w:rPr>
      </w:pPr>
    </w:p>
    <w:p w:rsidR="00E36473" w:rsidRDefault="00E36473" w:rsidP="001A5F3C">
      <w:pPr>
        <w:pStyle w:val="Geenafstand"/>
        <w:rPr>
          <w:sz w:val="18"/>
          <w:szCs w:val="18"/>
        </w:rPr>
      </w:pPr>
    </w:p>
    <w:p w:rsidR="00E36473" w:rsidRDefault="00FB4A60" w:rsidP="001A5F3C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0C8E7F1B" wp14:editId="6FE12672">
            <wp:extent cx="5759450" cy="4765660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76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935" w:rsidRDefault="00DA5581" w:rsidP="00DA5581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Foto’s </w:t>
      </w:r>
      <w:proofErr w:type="spellStart"/>
      <w:r>
        <w:rPr>
          <w:sz w:val="18"/>
          <w:szCs w:val="18"/>
        </w:rPr>
        <w:t>Middendraaipunt</w:t>
      </w:r>
      <w:proofErr w:type="spellEnd"/>
      <w:r>
        <w:rPr>
          <w:sz w:val="18"/>
          <w:szCs w:val="18"/>
        </w:rPr>
        <w:t xml:space="preserve"> </w:t>
      </w:r>
    </w:p>
    <w:p w:rsidR="00DA5581" w:rsidRDefault="00DA5581" w:rsidP="00DA5581">
      <w:pPr>
        <w:pStyle w:val="Geenafstand"/>
        <w:rPr>
          <w:sz w:val="18"/>
          <w:szCs w:val="18"/>
        </w:rPr>
      </w:pPr>
    </w:p>
    <w:p w:rsidR="00DA5581" w:rsidRDefault="006B7BD1" w:rsidP="00DA5581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 wp14:anchorId="17209CA6" wp14:editId="2EE4C53D">
            <wp:extent cx="3505200" cy="4924425"/>
            <wp:effectExtent l="0" t="0" r="0" b="952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F8C" w:rsidRDefault="00E40F8C" w:rsidP="00DA5581">
      <w:pPr>
        <w:pStyle w:val="Geenafstand"/>
        <w:rPr>
          <w:sz w:val="18"/>
          <w:szCs w:val="18"/>
        </w:rPr>
      </w:pPr>
    </w:p>
    <w:p w:rsidR="0046164D" w:rsidRDefault="0046164D" w:rsidP="00DA5581">
      <w:pPr>
        <w:pStyle w:val="Geenafstand"/>
        <w:rPr>
          <w:sz w:val="18"/>
          <w:szCs w:val="18"/>
        </w:rPr>
      </w:pPr>
      <w:r>
        <w:rPr>
          <w:sz w:val="18"/>
          <w:szCs w:val="18"/>
        </w:rPr>
        <w:t>Foto’s beton binnenzijde NBT</w:t>
      </w:r>
    </w:p>
    <w:p w:rsidR="00E40F8C" w:rsidRDefault="00E40F8C" w:rsidP="00DA5581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drawing>
          <wp:inline distT="0" distB="0" distL="0" distR="0">
            <wp:extent cx="4330700" cy="3248025"/>
            <wp:effectExtent l="0" t="0" r="0" b="9525"/>
            <wp:docPr id="9" name="Afbeelding 9" descr="C:\Users\vcraaikamp\AppData\Local\Microsoft\Windows\INetCache\Content.Word\20200930_083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craaikamp\AppData\Local\Microsoft\Windows\INetCache\Content.Word\20200930_0833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608" cy="32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581" w:rsidRDefault="00DA5581" w:rsidP="00DA5581">
      <w:pPr>
        <w:pStyle w:val="Geenafstand"/>
        <w:rPr>
          <w:sz w:val="18"/>
          <w:szCs w:val="18"/>
        </w:rPr>
      </w:pPr>
    </w:p>
    <w:p w:rsidR="00E40F8C" w:rsidRDefault="00E40F8C" w:rsidP="00DA5581">
      <w:pPr>
        <w:pStyle w:val="Geenafstand"/>
        <w:rPr>
          <w:sz w:val="18"/>
          <w:szCs w:val="18"/>
        </w:rPr>
      </w:pPr>
    </w:p>
    <w:p w:rsidR="00DA5581" w:rsidRDefault="00E40F8C" w:rsidP="00DA5581">
      <w:pPr>
        <w:pStyle w:val="Geenafstand"/>
        <w:rPr>
          <w:sz w:val="18"/>
          <w:szCs w:val="18"/>
        </w:rPr>
      </w:pPr>
      <w:r>
        <w:rPr>
          <w:noProof/>
          <w:lang w:eastAsia="nl-NL"/>
        </w:rPr>
        <w:lastRenderedPageBreak/>
        <w:drawing>
          <wp:inline distT="0" distB="0" distL="0" distR="0">
            <wp:extent cx="5967411" cy="4475559"/>
            <wp:effectExtent l="2858" t="0" r="0" b="0"/>
            <wp:docPr id="10" name="Afbeelding 10" descr="C:\Users\vcraaikamp\AppData\Local\Microsoft\Windows\INetCache\Content.Word\20200930_084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craaikamp\AppData\Local\Microsoft\Windows\INetCache\Content.Word\20200930_0845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77837" cy="448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581" w:rsidRDefault="00DA5581" w:rsidP="00DA5581">
      <w:pPr>
        <w:pStyle w:val="Geenafstand"/>
        <w:rPr>
          <w:sz w:val="18"/>
          <w:szCs w:val="18"/>
        </w:rPr>
      </w:pPr>
    </w:p>
    <w:p w:rsidR="00DA5581" w:rsidRDefault="00DA5581" w:rsidP="00DA5581">
      <w:pPr>
        <w:pStyle w:val="Geenafstand"/>
        <w:rPr>
          <w:sz w:val="18"/>
          <w:szCs w:val="18"/>
        </w:rPr>
      </w:pPr>
    </w:p>
    <w:p w:rsidR="00DA5581" w:rsidRDefault="00DA5581" w:rsidP="00DA5581">
      <w:pPr>
        <w:pStyle w:val="Geenafstand"/>
        <w:rPr>
          <w:sz w:val="18"/>
          <w:szCs w:val="18"/>
        </w:rPr>
      </w:pPr>
    </w:p>
    <w:p w:rsidR="00DA5581" w:rsidRDefault="00DA5581" w:rsidP="00DA5581">
      <w:pPr>
        <w:pStyle w:val="Geenafstand"/>
        <w:rPr>
          <w:sz w:val="18"/>
          <w:szCs w:val="18"/>
        </w:rPr>
      </w:pPr>
    </w:p>
    <w:sectPr w:rsidR="00DA5581" w:rsidSect="004F1570">
      <w:pgSz w:w="11906" w:h="16838"/>
      <w:pgMar w:top="851" w:right="1418" w:bottom="79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580632"/>
    <w:multiLevelType w:val="hybridMultilevel"/>
    <w:tmpl w:val="7466082A"/>
    <w:lvl w:ilvl="0" w:tplc="5E6E18B0">
      <w:numFmt w:val="bullet"/>
      <w:lvlText w:val="-"/>
      <w:lvlJc w:val="left"/>
      <w:pPr>
        <w:ind w:left="360" w:hanging="360"/>
      </w:pPr>
      <w:rPr>
        <w:rFonts w:ascii="Verdana" w:eastAsiaTheme="minorHAnsi" w:hAnsi="Verdana" w:cs="Aria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5F3C"/>
    <w:rsid w:val="00070D90"/>
    <w:rsid w:val="000956BA"/>
    <w:rsid w:val="000A09F6"/>
    <w:rsid w:val="000D6935"/>
    <w:rsid w:val="001310E7"/>
    <w:rsid w:val="00162082"/>
    <w:rsid w:val="001919CB"/>
    <w:rsid w:val="001A5F3C"/>
    <w:rsid w:val="001B0203"/>
    <w:rsid w:val="001D3227"/>
    <w:rsid w:val="00255E6B"/>
    <w:rsid w:val="00271623"/>
    <w:rsid w:val="002716F9"/>
    <w:rsid w:val="002819E0"/>
    <w:rsid w:val="002C794B"/>
    <w:rsid w:val="0030797A"/>
    <w:rsid w:val="00313EA7"/>
    <w:rsid w:val="00356DA0"/>
    <w:rsid w:val="003870F3"/>
    <w:rsid w:val="003C3E9B"/>
    <w:rsid w:val="0046164D"/>
    <w:rsid w:val="004A31BD"/>
    <w:rsid w:val="004C43A7"/>
    <w:rsid w:val="004F1570"/>
    <w:rsid w:val="00513AED"/>
    <w:rsid w:val="00532B76"/>
    <w:rsid w:val="00570D4F"/>
    <w:rsid w:val="005B7433"/>
    <w:rsid w:val="005C135A"/>
    <w:rsid w:val="005C425E"/>
    <w:rsid w:val="005C51B7"/>
    <w:rsid w:val="00613D03"/>
    <w:rsid w:val="006B20CD"/>
    <w:rsid w:val="006B7BD1"/>
    <w:rsid w:val="007E71FC"/>
    <w:rsid w:val="008A2FEC"/>
    <w:rsid w:val="008E3733"/>
    <w:rsid w:val="008E746A"/>
    <w:rsid w:val="00914924"/>
    <w:rsid w:val="00947AAF"/>
    <w:rsid w:val="009D1499"/>
    <w:rsid w:val="009E148E"/>
    <w:rsid w:val="00A01770"/>
    <w:rsid w:val="00A0410A"/>
    <w:rsid w:val="00A6046A"/>
    <w:rsid w:val="00A62B6A"/>
    <w:rsid w:val="00AA7488"/>
    <w:rsid w:val="00AE30A9"/>
    <w:rsid w:val="00B3767A"/>
    <w:rsid w:val="00B835E9"/>
    <w:rsid w:val="00BF7AF8"/>
    <w:rsid w:val="00C36C1A"/>
    <w:rsid w:val="00CB38FB"/>
    <w:rsid w:val="00CD5B3F"/>
    <w:rsid w:val="00D003F8"/>
    <w:rsid w:val="00D10709"/>
    <w:rsid w:val="00D971F0"/>
    <w:rsid w:val="00DA5581"/>
    <w:rsid w:val="00DB3DE5"/>
    <w:rsid w:val="00E22BCE"/>
    <w:rsid w:val="00E23794"/>
    <w:rsid w:val="00E2400B"/>
    <w:rsid w:val="00E36473"/>
    <w:rsid w:val="00E40F8C"/>
    <w:rsid w:val="00E41005"/>
    <w:rsid w:val="00E472BF"/>
    <w:rsid w:val="00EA27C8"/>
    <w:rsid w:val="00ED2C3A"/>
    <w:rsid w:val="00EE671B"/>
    <w:rsid w:val="00F0423C"/>
    <w:rsid w:val="00F148B6"/>
    <w:rsid w:val="00FB4A60"/>
    <w:rsid w:val="00FE69C9"/>
    <w:rsid w:val="00FF0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sz w:val="24"/>
        <w:szCs w:val="24"/>
        <w:lang w:val="nl-NL" w:eastAsia="en-US" w:bidi="ar-SA"/>
      </w:rPr>
    </w:rPrDefault>
    <w:pPrDefault>
      <w:pPr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9E148E"/>
    <w:rPr>
      <w:rFonts w:ascii="Verdana" w:hAnsi="Verdana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9E148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9E148E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semiHidden/>
    <w:rsid w:val="009E148E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character" w:customStyle="1" w:styleId="Kop1Char">
    <w:name w:val="Kop 1 Char"/>
    <w:basedOn w:val="Standaardalinea-lettertype"/>
    <w:link w:val="Kop1"/>
    <w:uiPriority w:val="9"/>
    <w:rsid w:val="009E14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raster">
    <w:name w:val="Table Grid"/>
    <w:basedOn w:val="Standaardtabel"/>
    <w:uiPriority w:val="59"/>
    <w:rsid w:val="001A5F3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qFormat/>
    <w:rsid w:val="001A5F3C"/>
    <w:pPr>
      <w:spacing w:line="240" w:lineRule="auto"/>
    </w:pPr>
    <w:rPr>
      <w:rFonts w:ascii="Verdana" w:hAnsi="Verdana"/>
      <w:sz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7E71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7E71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4"/>
        <w:lang w:val="nl-NL" w:eastAsia="en-US" w:bidi="ar-SA"/>
      </w:rPr>
    </w:rPrDefault>
    <w:pPrDefault>
      <w:pPr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9E148E"/>
    <w:rPr>
      <w:rFonts w:ascii="Verdana" w:hAnsi="Verdana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9E148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9E148E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semiHidden/>
    <w:rsid w:val="009E148E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character" w:customStyle="1" w:styleId="Kop1Char">
    <w:name w:val="Kop 1 Char"/>
    <w:basedOn w:val="Standaardalinea-lettertype"/>
    <w:link w:val="Kop1"/>
    <w:uiPriority w:val="9"/>
    <w:rsid w:val="009E14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raster">
    <w:name w:val="Table Grid"/>
    <w:basedOn w:val="Standaardtabel"/>
    <w:uiPriority w:val="59"/>
    <w:rsid w:val="001A5F3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qFormat/>
    <w:rsid w:val="001A5F3C"/>
    <w:pPr>
      <w:spacing w:line="240" w:lineRule="auto"/>
    </w:pPr>
    <w:rPr>
      <w:rFonts w:ascii="Verdana" w:hAnsi="Verdana"/>
      <w:sz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7E71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7E71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Rijnlan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5F7886AF.dotm</Template>
  <TotalTime>3</TotalTime>
  <Pages>7</Pages>
  <Words>463</Words>
  <Characters>2547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Hoogheemraadschap van Rijnland</Company>
  <LinksUpToDate>false</LinksUpToDate>
  <CharactersWithSpaces>3004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jahaan</dc:creator>
  <cp:lastModifiedBy>Pvolwater</cp:lastModifiedBy>
  <cp:revision>4</cp:revision>
  <dcterms:created xsi:type="dcterms:W3CDTF">2020-10-05T05:58:00Z</dcterms:created>
  <dcterms:modified xsi:type="dcterms:W3CDTF">2020-10-05T06:01:00Z</dcterms:modified>
</cp:coreProperties>
</file>